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433E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SPYAN</w:t>
      </w:r>
      <w:r>
        <w:rPr>
          <w:rFonts w:cs="Times New Roman"/>
          <w:szCs w:val="24"/>
          <w:lang w:val="en-GB"/>
        </w:rPr>
        <w:t xml:space="preserve">        (fl.1460)</w:t>
      </w:r>
    </w:p>
    <w:p w14:paraId="4A617A3B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Boston, Lincolnshire.</w:t>
      </w:r>
    </w:p>
    <w:p w14:paraId="189AF663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</w:p>
    <w:p w14:paraId="0BEAFC59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</w:p>
    <w:p w14:paraId="50DFA7A4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1460</w:t>
      </w:r>
      <w:r>
        <w:rPr>
          <w:rFonts w:cs="Times New Roman"/>
          <w:szCs w:val="24"/>
          <w:lang w:val="en-GB"/>
        </w:rPr>
        <w:tab/>
        <w:t>He made a plaint of debt against Thomas Cropwell of Frampton(q.v.) and</w:t>
      </w:r>
    </w:p>
    <w:p w14:paraId="2F2F1918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Kede</w:t>
      </w:r>
      <w:proofErr w:type="spellEnd"/>
      <w:r>
        <w:rPr>
          <w:rFonts w:cs="Times New Roman"/>
          <w:szCs w:val="24"/>
          <w:lang w:val="en-GB"/>
        </w:rPr>
        <w:t xml:space="preserve"> of Boston(q.v.).</w:t>
      </w:r>
    </w:p>
    <w:p w14:paraId="3CE27161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8941B4">
          <w:rPr>
            <w:rStyle w:val="Hyperlink"/>
            <w:rFonts w:cs="Times New Roman"/>
            <w:szCs w:val="24"/>
            <w:lang w:val="en-GB"/>
          </w:rPr>
          <w:t>https://waalt.uh.edu/index.php/IDXCP40no797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62470E7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[Easter Term]</w:t>
      </w:r>
    </w:p>
    <w:p w14:paraId="4F0C1F84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</w:p>
    <w:p w14:paraId="1F21DD60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</w:p>
    <w:p w14:paraId="71367E38" w14:textId="77777777" w:rsidR="004B1201" w:rsidRDefault="004B1201" w:rsidP="004B120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27 December 2023</w:t>
      </w:r>
    </w:p>
    <w:p w14:paraId="6D5483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CEC2" w14:textId="77777777" w:rsidR="004B1201" w:rsidRDefault="004B1201" w:rsidP="009139A6">
      <w:r>
        <w:separator/>
      </w:r>
    </w:p>
  </w:endnote>
  <w:endnote w:type="continuationSeparator" w:id="0">
    <w:p w14:paraId="274A227B" w14:textId="77777777" w:rsidR="004B1201" w:rsidRDefault="004B12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E27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DE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DDE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00292" w14:textId="77777777" w:rsidR="004B1201" w:rsidRDefault="004B1201" w:rsidP="009139A6">
      <w:r>
        <w:separator/>
      </w:r>
    </w:p>
  </w:footnote>
  <w:footnote w:type="continuationSeparator" w:id="0">
    <w:p w14:paraId="7788D5D0" w14:textId="77777777" w:rsidR="004B1201" w:rsidRDefault="004B12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65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080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C9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201"/>
    <w:rsid w:val="000666E0"/>
    <w:rsid w:val="002510B7"/>
    <w:rsid w:val="004B1201"/>
    <w:rsid w:val="005C130B"/>
    <w:rsid w:val="00826F5C"/>
    <w:rsid w:val="009139A6"/>
    <w:rsid w:val="009448BB"/>
    <w:rsid w:val="00947624"/>
    <w:rsid w:val="00A3176C"/>
    <w:rsid w:val="00A959B3"/>
    <w:rsid w:val="00AE65F8"/>
    <w:rsid w:val="00BA00AB"/>
    <w:rsid w:val="00CB4ED9"/>
    <w:rsid w:val="00D9564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A6661"/>
  <w15:chartTrackingRefBased/>
  <w15:docId w15:val="{ABB8CDAF-8258-4F2D-8901-3C5FA38F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1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203</Characters>
  <Application>Microsoft Office Word</Application>
  <DocSecurity>0</DocSecurity>
  <Lines>11</Lines>
  <Paragraphs>7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2023-12-29T09:40:00Z</dcterms:created>
  <dcterms:modified xsi:type="dcterms:W3CDTF">2025-11-11T11:31:00Z</dcterms:modified>
</cp:coreProperties>
</file>